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14B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"/>
          <w:woUserID w:val="1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"/>
          <w:woUserID w:val="1"/>
        </w:rPr>
        <w:t>河南王湾民俗景观开发有限公司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 w:val="0"/>
          <w:bCs/>
          <w:sz w:val="28"/>
          <w:szCs w:val="28"/>
          <w:lang w:eastAsia="zh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"/>
          <w:woUserID w:val="1"/>
        </w:rPr>
        <w:t>河南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  <w:woUserID w:val="1"/>
        </w:rPr>
        <w:t>王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"/>
          <w:woUserID w:val="1"/>
        </w:rPr>
        <w:t>湾民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  <w:woUserID w:val="1"/>
        </w:rPr>
        <w:t>俗景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"/>
          <w:woUserID w:val="1"/>
        </w:rPr>
        <w:t>观开发有限公司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"/>
          <w:woUserID w:val="1"/>
        </w:rPr>
        <w:t>公司成立于2020年6月，注册资本为500万元，位于汝州市陵头镇段子铺王湾2号院，所属行业为公共设施管理业，主营旅游开发项目策划咨询、旅游、酒店、民俗、停车场服务、景区管理、园林绿化工程施工、休闲观光活动，休闲农业和乡村旅游资源的开发，农村民间工艺美术品、礼仪用品、农副产品生产加工及销售，组织开展非物质文化遗产保护、文化艺术交流活动等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"/>
          <w:woUserID w:val="1"/>
        </w:rPr>
        <w:t>私营企业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"/>
          <w:woUserID w:val="1"/>
        </w:rPr>
        <w:t>文化旅游民俗景观开发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"/>
          <w:woUserID w:val="1"/>
        </w:rPr>
        <w:t>王文正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"/>
          <w:woUserID w:val="1"/>
        </w:rPr>
        <w:t>18236666250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  <w:woUserID w:val="1"/>
        </w:rPr>
        <w:t xml:space="preserve"> </w:t>
      </w:r>
    </w:p>
    <w:p w14:paraId="05B6E05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"/>
          <w:woUserID w:val="1"/>
        </w:rPr>
        <w:t>782579256@qq.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  <w:woUserID w:val="1"/>
        </w:rPr>
        <w:t xml:space="preserve">com  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"/>
          <w:woUserID w:val="1"/>
        </w:rPr>
        <w:t>人</w:t>
      </w:r>
      <w:r>
        <w:rPr>
          <w:rFonts w:hint="eastAsia" w:ascii="华文中宋" w:hAnsi="华文中宋" w:eastAsia="华文中宋"/>
          <w:b/>
          <w:sz w:val="28"/>
          <w:szCs w:val="28"/>
        </w:rPr>
        <w:t>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  <w:woUserID w:val="1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导游3个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  <w:woUserID w:val="1"/>
        </w:rPr>
        <w:t xml:space="preserve">  要求：导游资格证，了解汝州文化，长相气质佳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  <w:woUserID w:val="1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农贸市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  <w:woUserID w:val="1"/>
        </w:rPr>
        <w:t>场</w:t>
      </w: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管理1个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  <w:woUserID w:val="1"/>
        </w:rPr>
        <w:t xml:space="preserve">  要求：有管理经验者优先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"/>
          <w:woUserID w:val="1"/>
        </w:rPr>
        <w:t>景观规划设计1个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要求：会电脑动画设计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面谈</w:t>
      </w:r>
      <w:bookmarkStart w:id="0" w:name="_GoBack"/>
      <w:bookmarkEnd w:id="0"/>
    </w:p>
    <w:p w14:paraId="4C3CBB5A">
      <w:pPr>
        <w:numPr>
          <w:ilvl w:val="0"/>
          <w:numId w:val="0"/>
        </w:numPr>
        <w:ind w:left="1682" w:leftChars="0" w:hanging="1682" w:firstLineChars="0"/>
        <w:jc w:val="both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  <w:woUserID w:val="1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"/>
          <w:woUserID w:val="1"/>
        </w:rPr>
        <w:t>公司交三金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  <w:woUserID w:val="1"/>
        </w:rPr>
        <w:t>、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"/>
          <w:woUserID w:val="1"/>
        </w:rPr>
        <w:t>工作业绩加绩效工资</w:t>
      </w:r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"/>
          <w:woUserID w:val="1"/>
        </w:rPr>
        <w:t xml:space="preserve">王湾民俗村  </w:t>
      </w:r>
      <w:r>
        <w:rPr>
          <w:rFonts w:hint="eastAsia" w:ascii="宋体" w:hAnsi="宋体" w:cs="宋体"/>
          <w:color w:val="auto"/>
          <w:sz w:val="32"/>
          <w:szCs w:val="32"/>
          <w:lang w:val="en-US" w:eastAsia="zh"/>
          <w:woUserID w:val="1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53A3B73"/>
    <w:rsid w:val="081C48F0"/>
    <w:rsid w:val="17F35380"/>
    <w:rsid w:val="1959028A"/>
    <w:rsid w:val="19F73A90"/>
    <w:rsid w:val="1D5232E9"/>
    <w:rsid w:val="20D13DE8"/>
    <w:rsid w:val="21681610"/>
    <w:rsid w:val="26E848A3"/>
    <w:rsid w:val="320F470F"/>
    <w:rsid w:val="338C0DA0"/>
    <w:rsid w:val="419B0120"/>
    <w:rsid w:val="434D53A5"/>
    <w:rsid w:val="46141992"/>
    <w:rsid w:val="4B972761"/>
    <w:rsid w:val="4F421746"/>
    <w:rsid w:val="537C75C9"/>
    <w:rsid w:val="548250F0"/>
    <w:rsid w:val="55C83F55"/>
    <w:rsid w:val="56E53DE5"/>
    <w:rsid w:val="58DB6CD4"/>
    <w:rsid w:val="5E7B6072"/>
    <w:rsid w:val="67137642"/>
    <w:rsid w:val="694C29AA"/>
    <w:rsid w:val="6D066BB0"/>
    <w:rsid w:val="6D535020"/>
    <w:rsid w:val="6E8D1AC5"/>
    <w:rsid w:val="71466CD7"/>
    <w:rsid w:val="7AE46A42"/>
    <w:rsid w:val="7DDF89D4"/>
    <w:rsid w:val="EEEBAD39"/>
    <w:rsid w:val="FB5F60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weboffice\tmp\webword_1901170294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321</Words>
  <Characters>351</Characters>
  <Lines>0</Lines>
  <Paragraphs>0</Paragraphs>
  <TotalTime>24</TotalTime>
  <ScaleCrop>false</ScaleCrop>
  <LinksUpToDate>false</LinksUpToDate>
  <CharactersWithSpaces>431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2018-09-18T13:30:00Z</dcterms:created>
  <dc:creator>Administrator</dc:creator>
  <cp:lastModifiedBy>赵悠然</cp:lastModifiedBy>
  <dcterms:modified xsi:type="dcterms:W3CDTF">2026-01-26T02:19:44Z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AC5400924245E3CF62B970695EA3BE32_43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